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A63" w:rsidRPr="003F7BE4" w:rsidRDefault="001B2B6B" w:rsidP="00620869">
      <w:pPr>
        <w:tabs>
          <w:tab w:val="right" w:pos="10080"/>
        </w:tabs>
        <w:jc w:val="right"/>
        <w:rPr>
          <w:b/>
          <w:sz w:val="28"/>
          <w:szCs w:val="28"/>
        </w:rPr>
      </w:pPr>
      <w:bookmarkStart w:id="0" w:name="_GoBack"/>
      <w:bookmarkEnd w:id="0"/>
      <w:r>
        <w:rPr>
          <w:rFonts w:ascii="Verdana" w:hAnsi="Verdana"/>
          <w:b/>
          <w:smallCaps/>
          <w:spacing w:val="24"/>
          <w:sz w:val="36"/>
          <w:szCs w:val="36"/>
        </w:rPr>
        <w:t xml:space="preserve">              </w:t>
      </w:r>
      <w:r w:rsidR="005B743D">
        <w:rPr>
          <w:rFonts w:ascii="Verdana" w:hAnsi="Verdana"/>
          <w:b/>
          <w:smallCaps/>
          <w:spacing w:val="24"/>
          <w:sz w:val="36"/>
          <w:szCs w:val="36"/>
        </w:rPr>
        <w:t xml:space="preserve">      </w:t>
      </w:r>
      <w:r w:rsidR="00D00A63" w:rsidRPr="003F7BE4">
        <w:rPr>
          <w:b/>
          <w:sz w:val="28"/>
          <w:szCs w:val="28"/>
        </w:rPr>
        <w:t>English Teacher ___________________________________</w:t>
      </w:r>
    </w:p>
    <w:p w:rsidR="007C04E5" w:rsidRPr="003F7BE4" w:rsidRDefault="007C04E5" w:rsidP="00620869">
      <w:pPr>
        <w:tabs>
          <w:tab w:val="right" w:pos="10080"/>
        </w:tabs>
        <w:jc w:val="right"/>
        <w:rPr>
          <w:b/>
          <w:sz w:val="16"/>
          <w:szCs w:val="16"/>
        </w:rPr>
      </w:pPr>
    </w:p>
    <w:p w:rsidR="005C663D" w:rsidRDefault="007C04E5" w:rsidP="00620869">
      <w:pPr>
        <w:tabs>
          <w:tab w:val="right" w:pos="10080"/>
        </w:tabs>
        <w:jc w:val="right"/>
      </w:pPr>
      <w:r w:rsidRPr="003F7BE4">
        <w:rPr>
          <w:noProof/>
        </w:rPr>
        <mc:AlternateContent>
          <mc:Choice Requires="wpg">
            <w:drawing>
              <wp:anchor distT="0" distB="0" distL="114300" distR="114300" simplePos="0" relativeHeight="251656704" behindDoc="1" locked="0" layoutInCell="1" allowOverlap="1" wp14:anchorId="6EED95E8" wp14:editId="2B9CDE5E">
                <wp:simplePos x="0" y="0"/>
                <wp:positionH relativeFrom="margin">
                  <wp:align>center</wp:align>
                </wp:positionH>
                <wp:positionV relativeFrom="paragraph">
                  <wp:posOffset>65405</wp:posOffset>
                </wp:positionV>
                <wp:extent cx="7277100" cy="895350"/>
                <wp:effectExtent l="0" t="0" r="19050" b="0"/>
                <wp:wrapNone/>
                <wp:docPr id="1"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77100" cy="895350"/>
                          <a:chOff x="780" y="675"/>
                          <a:chExt cx="10905" cy="1245"/>
                        </a:xfrm>
                      </wpg:grpSpPr>
                      <wpg:grpSp>
                        <wpg:cNvPr id="2" name="Group 44"/>
                        <wpg:cNvGrpSpPr>
                          <a:grpSpLocks/>
                        </wpg:cNvGrpSpPr>
                        <wpg:grpSpPr bwMode="auto">
                          <a:xfrm>
                            <a:off x="3390" y="1456"/>
                            <a:ext cx="8295" cy="56"/>
                            <a:chOff x="3390" y="1456"/>
                            <a:chExt cx="8295" cy="56"/>
                          </a:xfrm>
                        </wpg:grpSpPr>
                        <wps:wsp>
                          <wps:cNvPr id="3" name="Line 31"/>
                          <wps:cNvCnPr/>
                          <wps:spPr bwMode="auto">
                            <a:xfrm>
                              <a:off x="3422" y="1456"/>
                              <a:ext cx="8263" cy="0"/>
                            </a:xfrm>
                            <a:prstGeom prst="line">
                              <a:avLst/>
                            </a:prstGeom>
                            <a:noFill/>
                            <a:ln w="9525">
                              <a:solidFill>
                                <a:srgbClr val="006666"/>
                              </a:solidFill>
                              <a:round/>
                              <a:headEnd/>
                              <a:tailEnd/>
                            </a:ln>
                            <a:extLst>
                              <a:ext uri="{909E8E84-426E-40DD-AFC4-6F175D3DCCD1}">
                                <a14:hiddenFill xmlns:a14="http://schemas.microsoft.com/office/drawing/2010/main">
                                  <a:noFill/>
                                </a14:hiddenFill>
                              </a:ext>
                            </a:extLst>
                          </wps:spPr>
                          <wps:bodyPr/>
                        </wps:wsp>
                        <wps:wsp>
                          <wps:cNvPr id="4" name="Line 32"/>
                          <wps:cNvCnPr/>
                          <wps:spPr bwMode="auto">
                            <a:xfrm>
                              <a:off x="3390" y="1512"/>
                              <a:ext cx="8295" cy="0"/>
                            </a:xfrm>
                            <a:prstGeom prst="line">
                              <a:avLst/>
                            </a:prstGeom>
                            <a:noFill/>
                            <a:ln w="9525">
                              <a:solidFill>
                                <a:srgbClr val="006666"/>
                              </a:solidFill>
                              <a:round/>
                              <a:headEnd/>
                              <a:tailEnd/>
                            </a:ln>
                            <a:extLst>
                              <a:ext uri="{909E8E84-426E-40DD-AFC4-6F175D3DCCD1}">
                                <a14:hiddenFill xmlns:a14="http://schemas.microsoft.com/office/drawing/2010/main">
                                  <a:noFill/>
                                </a14:hiddenFill>
                              </a:ext>
                            </a:extLst>
                          </wps:spPr>
                          <wps:bodyPr/>
                        </wps:wsp>
                      </wpg:grpSp>
                      <pic:pic xmlns:pic="http://schemas.openxmlformats.org/drawingml/2006/picture">
                        <pic:nvPicPr>
                          <pic:cNvPr id="5" name="Picture 48" descr="Eagle_O_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780" y="675"/>
                            <a:ext cx="2670" cy="1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F8F55A6" id="Group 49" o:spid="_x0000_s1026" style="position:absolute;margin-left:0;margin-top:5.15pt;width:573pt;height:70.5pt;z-index:-251659776;mso-position-horizontal:center;mso-position-horizontal-relative:margin" coordorigin="780,675" coordsize="10905,12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">
                <v:group id="Group 44" o:spid="_x0000_s1027" style="position:absolute;left:3390;top:1456;width:8295;height:56" coordorigin="3390,1456" coordsize="8295,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Line 31" o:spid="_x0000_s1028" style="position:absolute;visibility:visible;mso-wrap-style:square" from="3422,1456" to="11685,1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mP9MQAAADaAAAADwAAAGRycy9kb3ducmV2LnhtbESPQWsCMRSE70L/Q3iCN01swa5boxSh&#10;tD2U4qro8bF57i7dvCybqOm/bwqCx2FmvmEWq2hbcaHeN441TCcKBHHpTMOVht32bZyB8AHZYOuY&#10;NPySh9XyYbDA3Lgrb+hShEokCPscNdQhdLmUvqzJop+4jjh5J9dbDEn2lTQ9XhPctvJRqZm02HBa&#10;qLGjdU3lT3G2GtZHdZjH580p28eZ/X5Xn1+Z7LQeDePrC4hAMdzDt/aH0fAE/1fSDZ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WY/0xAAAANoAAAAPAAAAAAAAAAAA&#10;AAAAAKECAABkcnMvZG93bnJldi54bWxQSwUGAAAAAAQABAD5AAAAkgMAAAAA&#10;" strokecolor="#066"/>
                  <v:line id="Line 32" o:spid="_x0000_s1029" style="position:absolute;visibility:visible;mso-wrap-style:square" from="3390,1512" to="11685,1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AXgMQAAADaAAAADwAAAGRycy9kb3ducmV2LnhtbESPQWsCMRSE70L/Q3iCN00sxa5boxSh&#10;tD2U4qro8bF57i7dvCybqOm/bwqCx2FmvmEWq2hbcaHeN441TCcKBHHpTMOVht32bZyB8AHZYOuY&#10;NPySh9XyYbDA3Lgrb+hShEokCPscNdQhdLmUvqzJop+4jjh5J9dbDEn2lTQ9XhPctvJRqZm02HBa&#10;qLGjdU3lT3G2GtZHdZjH580p28eZ/X5Xn1+Z7LQeDePrC4hAMdzDt/aH0fAE/1fSDZ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sBeAxAAAANoAAAAPAAAAAAAAAAAA&#10;AAAAAKECAABkcnMvZG93bnJldi54bWxQSwUGAAAAAAQABAD5AAAAkgMAAAAA&#10;" strokecolor="#066"/>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8" o:spid="_x0000_s1030" type="#_x0000_t75" alt="Eagle_O_RGB" style="position:absolute;left:780;top:675;width:2670;height:1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OhyjDAAAA2gAAAA8AAABkcnMvZG93bnJldi54bWxEj0FrwkAUhO9C/8PyCt50UzFtia4iRUGK&#10;F5NCr8/sM4lm34bdVeO/7woFj8PMfMPMl71pxZWcbywreBsnIIhLqxuuFPwUm9EnCB+QNbaWScGd&#10;PCwXL4M5ZtreeE/XPFQiQthnqKAOocuk9GVNBv3YdsTRO1pnMETpKqkd3iLctHKSJO/SYMNxocaO&#10;vmoqz/nFKOiOO3c67Mt09f1r2nzdFNOPtFBq+NqvZiAC9eEZ/m9vtYIUHlfiDZC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I6HKMMAAADaAAAADwAAAAAAAAAAAAAAAACf&#10;AgAAZHJzL2Rvd25yZXYueG1sUEsFBgAAAAAEAAQA9wAAAI8DAAAAAA==&#10;">
                  <v:imagedata r:id="rId10" o:title="Eagle_O_RGB"/>
                </v:shape>
                <w10:wrap anchorx="margin"/>
              </v:group>
            </w:pict>
          </mc:Fallback>
        </mc:AlternateContent>
      </w:r>
      <w:r w:rsidR="00D00A63" w:rsidRPr="003F7BE4">
        <w:tab/>
      </w:r>
      <w:r w:rsidR="00D00A63" w:rsidRPr="003F7BE4">
        <w:rPr>
          <w:b/>
        </w:rPr>
        <w:t>Class Period Student has English</w:t>
      </w:r>
      <w:r w:rsidR="00D00A63" w:rsidRPr="003F7BE4">
        <w:t xml:space="preserve"> </w:t>
      </w:r>
      <w:r w:rsidR="00620869" w:rsidRPr="003F7BE4">
        <w:t xml:space="preserve">  </w:t>
      </w:r>
      <w:r w:rsidR="00D00A63" w:rsidRPr="003F7BE4">
        <w:t>______</w:t>
      </w:r>
      <w:r w:rsidR="00620869" w:rsidRPr="003F7BE4">
        <w:t>____</w:t>
      </w:r>
    </w:p>
    <w:p w:rsidR="007C04E5" w:rsidRPr="005B743D" w:rsidRDefault="007C04E5" w:rsidP="00620869">
      <w:pPr>
        <w:tabs>
          <w:tab w:val="right" w:pos="10080"/>
        </w:tabs>
        <w:jc w:val="right"/>
      </w:pPr>
    </w:p>
    <w:p w:rsidR="001B2B6B" w:rsidRDefault="00D00A63" w:rsidP="001B2B6B">
      <w:pPr>
        <w:rPr>
          <w:rFonts w:ascii="Verdana" w:hAnsi="Verdana"/>
          <w:b/>
          <w:smallCaps/>
          <w:spacing w:val="24"/>
          <w:sz w:val="36"/>
          <w:szCs w:val="36"/>
        </w:rPr>
      </w:pPr>
      <w:r>
        <w:rPr>
          <w:rFonts w:ascii="Verdana" w:hAnsi="Verdana"/>
          <w:b/>
          <w:smallCaps/>
          <w:spacing w:val="24"/>
          <w:sz w:val="36"/>
          <w:szCs w:val="36"/>
        </w:rPr>
        <w:tab/>
      </w:r>
      <w:r>
        <w:rPr>
          <w:rFonts w:ascii="Verdana" w:hAnsi="Verdana"/>
          <w:b/>
          <w:smallCaps/>
          <w:spacing w:val="24"/>
          <w:sz w:val="36"/>
          <w:szCs w:val="36"/>
        </w:rPr>
        <w:tab/>
      </w:r>
      <w:r>
        <w:rPr>
          <w:rFonts w:ascii="Verdana" w:hAnsi="Verdana"/>
          <w:b/>
          <w:smallCaps/>
          <w:spacing w:val="24"/>
          <w:sz w:val="36"/>
          <w:szCs w:val="36"/>
        </w:rPr>
        <w:tab/>
      </w:r>
      <w:r>
        <w:rPr>
          <w:rFonts w:ascii="Verdana" w:hAnsi="Verdana"/>
          <w:b/>
          <w:smallCaps/>
          <w:spacing w:val="24"/>
          <w:sz w:val="36"/>
          <w:szCs w:val="36"/>
        </w:rPr>
        <w:tab/>
      </w:r>
      <w:r w:rsidR="00620869">
        <w:rPr>
          <w:rFonts w:ascii="Verdana" w:hAnsi="Verdana"/>
          <w:b/>
          <w:smallCaps/>
          <w:spacing w:val="24"/>
          <w:sz w:val="36"/>
          <w:szCs w:val="36"/>
        </w:rPr>
        <w:tab/>
      </w:r>
      <w:r w:rsidR="007E6AE4">
        <w:rPr>
          <w:rFonts w:ascii="Verdana" w:hAnsi="Verdana"/>
          <w:b/>
          <w:smallCaps/>
          <w:spacing w:val="24"/>
          <w:sz w:val="36"/>
          <w:szCs w:val="36"/>
        </w:rPr>
        <w:t>Olympian</w:t>
      </w:r>
      <w:r w:rsidR="001B2B6B">
        <w:rPr>
          <w:rFonts w:ascii="Verdana" w:hAnsi="Verdana"/>
          <w:b/>
          <w:smallCaps/>
          <w:spacing w:val="24"/>
          <w:sz w:val="36"/>
          <w:szCs w:val="36"/>
        </w:rPr>
        <w:t xml:space="preserve"> High School</w:t>
      </w:r>
    </w:p>
    <w:p w:rsidR="001B2B6B" w:rsidRDefault="001B2B6B" w:rsidP="00D00A63">
      <w:pPr>
        <w:rPr>
          <w:sz w:val="16"/>
          <w:szCs w:val="16"/>
        </w:rPr>
      </w:pPr>
      <w:r>
        <w:rPr>
          <w:rFonts w:ascii="Verdana" w:hAnsi="Verdana"/>
          <w:b/>
          <w:smallCaps/>
          <w:spacing w:val="24"/>
          <w:sz w:val="36"/>
          <w:szCs w:val="36"/>
        </w:rPr>
        <w:t xml:space="preserve">              </w:t>
      </w:r>
      <w:r w:rsidR="005B743D">
        <w:rPr>
          <w:rFonts w:ascii="Verdana" w:hAnsi="Verdana"/>
          <w:b/>
          <w:smallCaps/>
          <w:spacing w:val="24"/>
          <w:sz w:val="36"/>
          <w:szCs w:val="36"/>
        </w:rPr>
        <w:t xml:space="preserve">       </w:t>
      </w:r>
      <w:r w:rsidR="005B743D">
        <w:rPr>
          <w:sz w:val="16"/>
          <w:szCs w:val="16"/>
        </w:rPr>
        <w:t xml:space="preserve">                                                               </w:t>
      </w:r>
    </w:p>
    <w:p w:rsidR="001B2B6B" w:rsidRPr="00C600BE" w:rsidRDefault="00C600BE" w:rsidP="00620869">
      <w:pPr>
        <w:tabs>
          <w:tab w:val="right" w:pos="10260"/>
        </w:tabs>
        <w:ind w:right="-216"/>
        <w:jc w:val="center"/>
        <w:rPr>
          <w:b/>
          <w:sz w:val="28"/>
          <w:szCs w:val="28"/>
        </w:rPr>
      </w:pPr>
      <w:r w:rsidRPr="00C600BE">
        <w:rPr>
          <w:b/>
          <w:sz w:val="28"/>
          <w:szCs w:val="28"/>
        </w:rPr>
        <w:t>Assignment Reflection</w:t>
      </w:r>
    </w:p>
    <w:p w:rsidR="005C663D" w:rsidRPr="005C663D" w:rsidRDefault="005C663D" w:rsidP="00C600BE">
      <w:pPr>
        <w:tabs>
          <w:tab w:val="right" w:pos="10080"/>
        </w:tabs>
        <w:rPr>
          <w:b/>
          <w:sz w:val="10"/>
          <w:szCs w:val="10"/>
        </w:rPr>
      </w:pPr>
    </w:p>
    <w:p w:rsidR="003F7BE4" w:rsidRDefault="003F7BE4" w:rsidP="00C600BE">
      <w:pPr>
        <w:tabs>
          <w:tab w:val="right" w:pos="10080"/>
        </w:tabs>
        <w:rPr>
          <w:b/>
        </w:rPr>
      </w:pPr>
    </w:p>
    <w:p w:rsidR="008A70F6" w:rsidRPr="00D00A63" w:rsidRDefault="00C600BE" w:rsidP="00C600BE">
      <w:pPr>
        <w:tabs>
          <w:tab w:val="right" w:pos="10080"/>
        </w:tabs>
        <w:rPr>
          <w:b/>
        </w:rPr>
      </w:pPr>
      <w:r w:rsidRPr="00D00A63">
        <w:rPr>
          <w:b/>
        </w:rPr>
        <w:t>Student Name __________________________________________________</w:t>
      </w:r>
      <w:r w:rsidR="007C04E5">
        <w:rPr>
          <w:b/>
        </w:rPr>
        <w:t>_________________________</w:t>
      </w:r>
    </w:p>
    <w:p w:rsidR="00C600BE" w:rsidRPr="00D00A63" w:rsidRDefault="00C600BE" w:rsidP="00C600BE">
      <w:pPr>
        <w:tabs>
          <w:tab w:val="right" w:pos="10080"/>
        </w:tabs>
        <w:rPr>
          <w:b/>
        </w:rPr>
      </w:pPr>
    </w:p>
    <w:p w:rsidR="00C600BE" w:rsidRDefault="00C600BE" w:rsidP="00C600BE">
      <w:pPr>
        <w:tabs>
          <w:tab w:val="right" w:pos="10080"/>
        </w:tabs>
        <w:rPr>
          <w:b/>
        </w:rPr>
      </w:pPr>
      <w:r w:rsidRPr="00D00A63">
        <w:rPr>
          <w:b/>
        </w:rPr>
        <w:t xml:space="preserve">Course _________________________________________________________Date </w:t>
      </w:r>
      <w:r w:rsidR="00620869">
        <w:rPr>
          <w:b/>
        </w:rPr>
        <w:t>___________________</w:t>
      </w:r>
    </w:p>
    <w:p w:rsidR="00046F0B" w:rsidRDefault="00046F0B" w:rsidP="007D3A6A">
      <w:pPr>
        <w:jc w:val="center"/>
        <w:rPr>
          <w:b/>
          <w:sz w:val="28"/>
          <w:szCs w:val="28"/>
        </w:rPr>
      </w:pPr>
    </w:p>
    <w:p w:rsidR="00A05A85" w:rsidRDefault="007D3A6A" w:rsidP="007D3A6A">
      <w:pPr>
        <w:jc w:val="center"/>
        <w:rPr>
          <w:b/>
          <w:sz w:val="28"/>
          <w:szCs w:val="28"/>
        </w:rPr>
      </w:pPr>
      <w:r w:rsidRPr="007D3A6A">
        <w:rPr>
          <w:b/>
          <w:sz w:val="28"/>
          <w:szCs w:val="28"/>
        </w:rPr>
        <w:t>Use academic language and complete sentences to respond to all of the following:</w:t>
      </w:r>
    </w:p>
    <w:p w:rsidR="007C04E5" w:rsidRPr="007D3A6A" w:rsidRDefault="007C04E5" w:rsidP="007D3A6A">
      <w:pPr>
        <w:jc w:val="center"/>
        <w:rPr>
          <w:b/>
          <w:sz w:val="28"/>
          <w:szCs w:val="28"/>
        </w:rPr>
      </w:pPr>
    </w:p>
    <w:p w:rsidR="005C663D" w:rsidRPr="003F7BE4" w:rsidRDefault="005C663D" w:rsidP="005C663D">
      <w:pPr>
        <w:tabs>
          <w:tab w:val="right" w:pos="10080"/>
        </w:tabs>
        <w:rPr>
          <w:b/>
        </w:rPr>
      </w:pPr>
      <w:r w:rsidRPr="003F7BE4">
        <w:rPr>
          <w:b/>
        </w:rPr>
        <w:t xml:space="preserve">Standard </w:t>
      </w:r>
    </w:p>
    <w:p w:rsidR="007C04E5" w:rsidRPr="003F7BE4" w:rsidRDefault="007C04E5" w:rsidP="007C04E5">
      <w:pPr>
        <w:spacing w:line="360" w:lineRule="auto"/>
        <w:rPr>
          <w:color w:val="000000"/>
        </w:rPr>
      </w:pPr>
      <w:r w:rsidRPr="003F7BE4">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E2D89" w:rsidRPr="003F7BE4" w:rsidRDefault="002E2D89" w:rsidP="007C04E5">
      <w:pPr>
        <w:spacing w:line="360" w:lineRule="auto"/>
        <w:rPr>
          <w:color w:val="000000"/>
        </w:rPr>
      </w:pPr>
    </w:p>
    <w:p w:rsidR="00A77AB8" w:rsidRPr="003F7BE4" w:rsidRDefault="004C6BAE" w:rsidP="007C04E5">
      <w:pPr>
        <w:spacing w:line="360" w:lineRule="auto"/>
        <w:rPr>
          <w:color w:val="000000"/>
        </w:rPr>
      </w:pPr>
      <w:r w:rsidRPr="003F7BE4">
        <w:rPr>
          <w:color w:val="000000"/>
        </w:rPr>
        <w:t>Rate your proficiency of this standard on this assignment:</w:t>
      </w:r>
    </w:p>
    <w:p w:rsidR="00E64D19" w:rsidRDefault="00E64D19" w:rsidP="00877FE7">
      <w:pPr>
        <w:rPr>
          <w:b/>
        </w:rPr>
      </w:pPr>
    </w:p>
    <w:p w:rsidR="007C04E5" w:rsidRDefault="00877FE7" w:rsidP="00877FE7">
      <w:pPr>
        <w:rPr>
          <w:b/>
        </w:rPr>
      </w:pPr>
      <w:r w:rsidRPr="004C6BAE">
        <w:rPr>
          <w:b/>
        </w:rPr>
        <w:t xml:space="preserve">Standard Not Met </w:t>
      </w:r>
      <w:r w:rsidRPr="004C6BAE">
        <w:t>= D/F</w:t>
      </w:r>
      <w:r>
        <w:t xml:space="preserve"> </w:t>
      </w:r>
      <w:r w:rsidR="002E2D89">
        <w:t xml:space="preserve">     </w:t>
      </w:r>
      <w:r w:rsidRPr="004C6BAE">
        <w:rPr>
          <w:b/>
        </w:rPr>
        <w:t xml:space="preserve">Standard Nearly Met </w:t>
      </w:r>
      <w:r w:rsidRPr="004C6BAE">
        <w:t>=C</w:t>
      </w:r>
      <w:r w:rsidRPr="004C6BAE">
        <w:rPr>
          <w:b/>
        </w:rPr>
        <w:t xml:space="preserve">     </w:t>
      </w:r>
      <w:r w:rsidR="002E2D89">
        <w:rPr>
          <w:b/>
        </w:rPr>
        <w:t xml:space="preserve"> </w:t>
      </w:r>
      <w:r w:rsidRPr="004C6BAE">
        <w:rPr>
          <w:b/>
        </w:rPr>
        <w:t xml:space="preserve">    Standard Met =</w:t>
      </w:r>
      <w:r w:rsidRPr="004C6BAE">
        <w:t xml:space="preserve">B </w:t>
      </w:r>
      <w:r w:rsidRPr="004C6BAE">
        <w:rPr>
          <w:b/>
        </w:rPr>
        <w:t xml:space="preserve">      </w:t>
      </w:r>
      <w:r w:rsidR="002E2D89">
        <w:rPr>
          <w:b/>
        </w:rPr>
        <w:t xml:space="preserve"> </w:t>
      </w:r>
      <w:r w:rsidRPr="004C6BAE">
        <w:rPr>
          <w:b/>
        </w:rPr>
        <w:t>Standard Exceeded =</w:t>
      </w:r>
      <w:r w:rsidRPr="004C6BAE">
        <w:t>A</w:t>
      </w:r>
      <w:r w:rsidRPr="004C6BAE">
        <w:rPr>
          <w:b/>
        </w:rPr>
        <w:t xml:space="preserve">  </w:t>
      </w:r>
    </w:p>
    <w:p w:rsidR="00E64D19" w:rsidRDefault="00E64D19" w:rsidP="00877FE7">
      <w:pPr>
        <w:rPr>
          <w:b/>
        </w:rPr>
      </w:pPr>
    </w:p>
    <w:p w:rsidR="002E2D89" w:rsidRDefault="002E2D89" w:rsidP="00877FE7">
      <w:pPr>
        <w:rPr>
          <w:b/>
        </w:rPr>
      </w:pPr>
    </w:p>
    <w:p w:rsidR="007C04E5" w:rsidRDefault="00C600BE" w:rsidP="000A5595">
      <w:pPr>
        <w:rPr>
          <w:color w:val="000000"/>
        </w:rPr>
      </w:pPr>
      <w:r>
        <w:rPr>
          <w:color w:val="000000"/>
        </w:rPr>
        <w:t xml:space="preserve">Circle which of the College Readiness Skills was most important to </w:t>
      </w:r>
      <w:r w:rsidR="007D3A6A">
        <w:rPr>
          <w:color w:val="000000"/>
        </w:rPr>
        <w:t>your success on this assignment.</w:t>
      </w:r>
    </w:p>
    <w:p w:rsidR="00C600BE" w:rsidRDefault="00C600BE" w:rsidP="000A5595">
      <w:r>
        <w:rPr>
          <w:color w:val="000000"/>
        </w:rPr>
        <w:t>(Circle only one)</w:t>
      </w:r>
    </w:p>
    <w:p w:rsidR="00C600BE" w:rsidRDefault="00C600BE" w:rsidP="000A5595"/>
    <w:p w:rsidR="00C600BE" w:rsidRPr="00EF5234" w:rsidRDefault="00C600BE" w:rsidP="00C600BE">
      <w:pPr>
        <w:ind w:firstLine="720"/>
        <w:rPr>
          <w:b/>
        </w:rPr>
      </w:pPr>
      <w:r w:rsidRPr="00EF5234">
        <w:rPr>
          <w:b/>
        </w:rPr>
        <w:t>Description</w:t>
      </w:r>
      <w:r w:rsidRPr="00EF5234">
        <w:rPr>
          <w:b/>
        </w:rPr>
        <w:tab/>
      </w:r>
      <w:r w:rsidRPr="00EF5234">
        <w:rPr>
          <w:b/>
        </w:rPr>
        <w:tab/>
      </w:r>
      <w:r w:rsidRPr="00EF5234">
        <w:rPr>
          <w:b/>
        </w:rPr>
        <w:tab/>
      </w:r>
      <w:r w:rsidRPr="00EF5234">
        <w:rPr>
          <w:b/>
        </w:rPr>
        <w:tab/>
        <w:t xml:space="preserve">Summary   </w:t>
      </w:r>
      <w:r w:rsidRPr="00EF5234">
        <w:rPr>
          <w:b/>
        </w:rPr>
        <w:tab/>
      </w:r>
      <w:r w:rsidRPr="00EF5234">
        <w:rPr>
          <w:b/>
        </w:rPr>
        <w:tab/>
      </w:r>
      <w:r w:rsidRPr="00EF5234">
        <w:rPr>
          <w:b/>
        </w:rPr>
        <w:tab/>
        <w:t>Relate and Apply</w:t>
      </w:r>
      <w:r w:rsidRPr="00EF5234">
        <w:rPr>
          <w:b/>
        </w:rPr>
        <w:tab/>
      </w:r>
      <w:r w:rsidRPr="00EF5234">
        <w:rPr>
          <w:b/>
        </w:rPr>
        <w:tab/>
      </w:r>
    </w:p>
    <w:p w:rsidR="00C600BE" w:rsidRPr="00EF5234" w:rsidRDefault="00C600BE" w:rsidP="000A5595">
      <w:pPr>
        <w:rPr>
          <w:b/>
        </w:rPr>
      </w:pPr>
    </w:p>
    <w:p w:rsidR="00C600BE" w:rsidRPr="00EF5234" w:rsidRDefault="00C600BE" w:rsidP="00C600BE">
      <w:pPr>
        <w:ind w:firstLine="720"/>
        <w:rPr>
          <w:b/>
        </w:rPr>
      </w:pPr>
      <w:r w:rsidRPr="00EF5234">
        <w:rPr>
          <w:b/>
        </w:rPr>
        <w:t xml:space="preserve">Analysis </w:t>
      </w:r>
      <w:r w:rsidRPr="00EF5234">
        <w:rPr>
          <w:b/>
        </w:rPr>
        <w:tab/>
      </w:r>
      <w:r w:rsidRPr="00EF5234">
        <w:rPr>
          <w:b/>
        </w:rPr>
        <w:tab/>
      </w:r>
      <w:r w:rsidRPr="00EF5234">
        <w:rPr>
          <w:b/>
        </w:rPr>
        <w:tab/>
      </w:r>
      <w:r w:rsidRPr="00EF5234">
        <w:rPr>
          <w:b/>
        </w:rPr>
        <w:tab/>
        <w:t>Synthesis</w:t>
      </w:r>
      <w:r w:rsidRPr="00EF5234">
        <w:rPr>
          <w:b/>
        </w:rPr>
        <w:tab/>
      </w:r>
      <w:r w:rsidRPr="00EF5234">
        <w:rPr>
          <w:b/>
        </w:rPr>
        <w:tab/>
      </w:r>
      <w:r w:rsidRPr="00EF5234">
        <w:rPr>
          <w:b/>
        </w:rPr>
        <w:tab/>
        <w:t>Evaluation</w:t>
      </w:r>
    </w:p>
    <w:p w:rsidR="003F7BE4" w:rsidRDefault="003F7BE4" w:rsidP="00B44642">
      <w:pPr>
        <w:rPr>
          <w:color w:val="000000"/>
        </w:rPr>
      </w:pPr>
    </w:p>
    <w:p w:rsidR="00C600BE" w:rsidRDefault="00C600BE" w:rsidP="00B44642">
      <w:pPr>
        <w:rPr>
          <w:color w:val="000000"/>
        </w:rPr>
      </w:pPr>
      <w:r>
        <w:rPr>
          <w:color w:val="000000"/>
        </w:rPr>
        <w:t xml:space="preserve">Define this </w:t>
      </w:r>
      <w:r w:rsidRPr="007C04E5">
        <w:rPr>
          <w:b/>
          <w:color w:val="000000"/>
        </w:rPr>
        <w:t>College Readiness Skill</w:t>
      </w:r>
      <w:r>
        <w:rPr>
          <w:color w:val="000000"/>
        </w:rPr>
        <w:t xml:space="preserve"> in your own words:</w:t>
      </w:r>
    </w:p>
    <w:p w:rsidR="00C600BE" w:rsidRDefault="00C600BE" w:rsidP="00C600BE">
      <w:pPr>
        <w:spacing w:line="360" w:lineRule="auto"/>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w:t>
      </w:r>
      <w:r w:rsidR="00AA72AD">
        <w:rPr>
          <w:color w:val="000000"/>
        </w:rPr>
        <w:t>_______________</w:t>
      </w:r>
      <w:r>
        <w:rPr>
          <w:color w:val="000000"/>
        </w:rPr>
        <w:t>______</w:t>
      </w:r>
    </w:p>
    <w:p w:rsidR="00C600BE" w:rsidRDefault="00C600BE" w:rsidP="00B44642">
      <w:pPr>
        <w:rPr>
          <w:color w:val="000000"/>
        </w:rPr>
      </w:pPr>
    </w:p>
    <w:p w:rsidR="00C600BE" w:rsidRDefault="00C600BE" w:rsidP="00B44642">
      <w:pPr>
        <w:rPr>
          <w:color w:val="000000"/>
        </w:rPr>
      </w:pPr>
      <w:r>
        <w:rPr>
          <w:color w:val="000000"/>
        </w:rPr>
        <w:t xml:space="preserve">How was this </w:t>
      </w:r>
      <w:r w:rsidRPr="007C04E5">
        <w:rPr>
          <w:b/>
          <w:color w:val="000000"/>
        </w:rPr>
        <w:t>College Readiness Skill</w:t>
      </w:r>
      <w:r>
        <w:rPr>
          <w:color w:val="000000"/>
        </w:rPr>
        <w:t xml:space="preserve"> used during the completion of your assignment?  </w:t>
      </w:r>
    </w:p>
    <w:p w:rsidR="003F7BE4" w:rsidRDefault="00C600BE" w:rsidP="00C600BE">
      <w:pPr>
        <w:spacing w:line="360" w:lineRule="auto"/>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A72AD">
        <w:rPr>
          <w:color w:val="000000"/>
        </w:rPr>
        <w:t>_________________________</w:t>
      </w:r>
      <w:r>
        <w:rPr>
          <w:color w:val="000000"/>
        </w:rPr>
        <w:t>________</w:t>
      </w:r>
    </w:p>
    <w:p w:rsidR="007D3A6A" w:rsidRDefault="00C600BE" w:rsidP="00C600BE">
      <w:pPr>
        <w:spacing w:line="360" w:lineRule="auto"/>
        <w:rPr>
          <w:color w:val="000000"/>
        </w:rPr>
      </w:pPr>
      <w:r>
        <w:rPr>
          <w:color w:val="000000"/>
        </w:rPr>
        <w:lastRenderedPageBreak/>
        <w:t xml:space="preserve">Rate your proficiency in the use of this </w:t>
      </w:r>
      <w:r w:rsidRPr="007C04E5">
        <w:rPr>
          <w:b/>
          <w:color w:val="000000"/>
        </w:rPr>
        <w:t>College Readiness</w:t>
      </w:r>
      <w:r>
        <w:rPr>
          <w:color w:val="000000"/>
        </w:rPr>
        <w:t xml:space="preserve"> Skill:</w:t>
      </w:r>
    </w:p>
    <w:p w:rsidR="007C04E5" w:rsidRDefault="003F7BE4" w:rsidP="00C600BE">
      <w:pPr>
        <w:spacing w:line="360" w:lineRule="auto"/>
        <w:rPr>
          <w:color w:val="000000"/>
        </w:rPr>
      </w:pPr>
      <w:r w:rsidRPr="004C6BAE">
        <w:rPr>
          <w:b/>
        </w:rPr>
        <w:t xml:space="preserve">Standard Not Met </w:t>
      </w:r>
      <w:r>
        <w:rPr>
          <w:b/>
        </w:rPr>
        <w:t xml:space="preserve">         </w:t>
      </w:r>
      <w:r>
        <w:t xml:space="preserve">        </w:t>
      </w:r>
      <w:r w:rsidRPr="004C6BAE">
        <w:rPr>
          <w:b/>
        </w:rPr>
        <w:t xml:space="preserve">Standard Nearly Met   </w:t>
      </w:r>
      <w:r>
        <w:rPr>
          <w:b/>
        </w:rPr>
        <w:t xml:space="preserve">   </w:t>
      </w:r>
      <w:r w:rsidRPr="004C6BAE">
        <w:rPr>
          <w:b/>
        </w:rPr>
        <w:t xml:space="preserve"> </w:t>
      </w:r>
      <w:r>
        <w:rPr>
          <w:b/>
        </w:rPr>
        <w:t xml:space="preserve">  </w:t>
      </w:r>
      <w:r w:rsidRPr="004C6BAE">
        <w:rPr>
          <w:b/>
        </w:rPr>
        <w:t xml:space="preserve">  </w:t>
      </w:r>
      <w:r>
        <w:rPr>
          <w:b/>
        </w:rPr>
        <w:t xml:space="preserve">     </w:t>
      </w:r>
      <w:r w:rsidRPr="004C6BAE">
        <w:rPr>
          <w:b/>
        </w:rPr>
        <w:t xml:space="preserve">    Standard Met </w:t>
      </w:r>
      <w:r w:rsidRPr="004C6BAE">
        <w:t xml:space="preserve"> </w:t>
      </w:r>
      <w:r w:rsidRPr="004C6BAE">
        <w:rPr>
          <w:b/>
        </w:rPr>
        <w:t xml:space="preserve">  </w:t>
      </w:r>
      <w:r>
        <w:rPr>
          <w:b/>
        </w:rPr>
        <w:t xml:space="preserve">     </w:t>
      </w:r>
      <w:r w:rsidRPr="004C6BAE">
        <w:rPr>
          <w:b/>
        </w:rPr>
        <w:t xml:space="preserve">   </w:t>
      </w:r>
      <w:r>
        <w:rPr>
          <w:b/>
        </w:rPr>
        <w:t xml:space="preserve">   </w:t>
      </w:r>
      <w:r w:rsidRPr="004C6BAE">
        <w:rPr>
          <w:b/>
        </w:rPr>
        <w:t xml:space="preserve"> </w:t>
      </w:r>
      <w:r>
        <w:rPr>
          <w:b/>
        </w:rPr>
        <w:t xml:space="preserve"> </w:t>
      </w:r>
      <w:r w:rsidRPr="004C6BAE">
        <w:rPr>
          <w:b/>
        </w:rPr>
        <w:t xml:space="preserve">Standard Exceeded </w:t>
      </w:r>
    </w:p>
    <w:p w:rsidR="003F7BE4" w:rsidRDefault="003F7BE4" w:rsidP="00C600BE">
      <w:pPr>
        <w:spacing w:line="360" w:lineRule="auto"/>
        <w:rPr>
          <w:color w:val="000000"/>
        </w:rPr>
      </w:pPr>
    </w:p>
    <w:p w:rsidR="00C600BE" w:rsidRDefault="00C600BE" w:rsidP="00C600BE">
      <w:pPr>
        <w:spacing w:line="360" w:lineRule="auto"/>
        <w:rPr>
          <w:color w:val="000000"/>
        </w:rPr>
      </w:pPr>
      <w:r>
        <w:rPr>
          <w:color w:val="000000"/>
        </w:rPr>
        <w:t>Explain why you gave yourself this rating:</w:t>
      </w:r>
    </w:p>
    <w:p w:rsidR="00C600BE" w:rsidRDefault="00C600BE" w:rsidP="00C600BE">
      <w:pPr>
        <w:spacing w:line="360" w:lineRule="auto"/>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C04E5">
        <w:rPr>
          <w:color w:val="000000"/>
        </w:rPr>
        <w:t>__________________________</w:t>
      </w:r>
    </w:p>
    <w:p w:rsidR="00C600BE" w:rsidRDefault="00C600BE" w:rsidP="00B44642">
      <w:pPr>
        <w:rPr>
          <w:color w:val="000000"/>
        </w:rPr>
      </w:pPr>
    </w:p>
    <w:p w:rsidR="00C600BE" w:rsidRDefault="00C600BE" w:rsidP="00B44642">
      <w:pPr>
        <w:rPr>
          <w:color w:val="000000"/>
        </w:rPr>
      </w:pPr>
      <w:r>
        <w:rPr>
          <w:color w:val="000000"/>
        </w:rPr>
        <w:t xml:space="preserve">In the future, how can you improve in your understanding and use of this </w:t>
      </w:r>
      <w:r w:rsidRPr="007C04E5">
        <w:rPr>
          <w:b/>
          <w:color w:val="000000"/>
        </w:rPr>
        <w:t>College Readiness Skill</w:t>
      </w:r>
      <w:r>
        <w:rPr>
          <w:color w:val="000000"/>
        </w:rPr>
        <w:t>?</w:t>
      </w:r>
    </w:p>
    <w:p w:rsidR="00C600BE" w:rsidRDefault="00C600BE" w:rsidP="00B44642">
      <w:pPr>
        <w:rPr>
          <w:color w:val="000000"/>
        </w:rPr>
      </w:pPr>
    </w:p>
    <w:p w:rsidR="00C600BE" w:rsidRDefault="00C600BE" w:rsidP="00C600BE">
      <w:pPr>
        <w:spacing w:line="360" w:lineRule="auto"/>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C04E5">
        <w:rPr>
          <w:color w:val="000000"/>
        </w:rPr>
        <w:t>____________________</w:t>
      </w:r>
      <w:r>
        <w:rPr>
          <w:color w:val="000000"/>
        </w:rPr>
        <w:t>________</w:t>
      </w:r>
    </w:p>
    <w:p w:rsidR="00BD560E" w:rsidRDefault="00BD560E" w:rsidP="00B44642">
      <w:pPr>
        <w:rPr>
          <w:color w:val="000000"/>
        </w:rPr>
      </w:pPr>
    </w:p>
    <w:p w:rsidR="00BD560E" w:rsidRDefault="00BD560E" w:rsidP="00B44642">
      <w:pPr>
        <w:rPr>
          <w:color w:val="000000"/>
        </w:rPr>
      </w:pPr>
      <w:r>
        <w:rPr>
          <w:color w:val="000000"/>
        </w:rPr>
        <w:t xml:space="preserve">Circle the </w:t>
      </w:r>
      <w:r w:rsidRPr="00EF5234">
        <w:rPr>
          <w:b/>
          <w:color w:val="000000"/>
        </w:rPr>
        <w:t xml:space="preserve">Habit of Mind </w:t>
      </w:r>
      <w:r>
        <w:rPr>
          <w:color w:val="000000"/>
        </w:rPr>
        <w:t>that helped you the most to achieve success on this assignment:</w:t>
      </w:r>
    </w:p>
    <w:p w:rsidR="00BD560E" w:rsidRDefault="00BD560E" w:rsidP="00B44642">
      <w:pPr>
        <w:rPr>
          <w:color w:val="000000"/>
        </w:rPr>
      </w:pPr>
    </w:p>
    <w:p w:rsidR="00BD560E" w:rsidRDefault="00BD560E" w:rsidP="00B44642">
      <w:pPr>
        <w:rPr>
          <w:color w:val="000000"/>
        </w:rPr>
      </w:pPr>
    </w:p>
    <w:p w:rsidR="00BD560E" w:rsidRPr="007C04E5" w:rsidRDefault="00BD560E" w:rsidP="00B44642">
      <w:pPr>
        <w:rPr>
          <w:b/>
          <w:color w:val="000000"/>
        </w:rPr>
      </w:pPr>
      <w:r>
        <w:rPr>
          <w:color w:val="000000"/>
        </w:rPr>
        <w:tab/>
      </w:r>
      <w:r w:rsidRPr="007C04E5">
        <w:rPr>
          <w:b/>
          <w:color w:val="000000"/>
        </w:rPr>
        <w:t>Intellectual Curiosity</w:t>
      </w:r>
      <w:r w:rsidRPr="007C04E5">
        <w:rPr>
          <w:b/>
          <w:color w:val="000000"/>
        </w:rPr>
        <w:tab/>
      </w:r>
      <w:r w:rsidRPr="007C04E5">
        <w:rPr>
          <w:b/>
          <w:color w:val="000000"/>
        </w:rPr>
        <w:tab/>
        <w:t>Intellectual Perseverance</w:t>
      </w:r>
      <w:r w:rsidRPr="007C04E5">
        <w:rPr>
          <w:b/>
          <w:color w:val="000000"/>
        </w:rPr>
        <w:tab/>
      </w:r>
      <w:r w:rsidR="007D3A6A" w:rsidRPr="007C04E5">
        <w:rPr>
          <w:b/>
          <w:color w:val="000000"/>
        </w:rPr>
        <w:tab/>
        <w:t>Metacognition</w:t>
      </w:r>
    </w:p>
    <w:p w:rsidR="00BD560E" w:rsidRDefault="00BD560E" w:rsidP="00B44642">
      <w:pPr>
        <w:rPr>
          <w:color w:val="000000"/>
        </w:rPr>
      </w:pPr>
    </w:p>
    <w:p w:rsidR="007C04E5" w:rsidRDefault="007C04E5" w:rsidP="00B44642">
      <w:pPr>
        <w:rPr>
          <w:color w:val="000000"/>
        </w:rPr>
      </w:pPr>
    </w:p>
    <w:p w:rsidR="00BD560E" w:rsidRDefault="00BD560E" w:rsidP="00B44642">
      <w:pPr>
        <w:rPr>
          <w:color w:val="000000"/>
        </w:rPr>
      </w:pPr>
    </w:p>
    <w:p w:rsidR="00BD560E" w:rsidRDefault="00BD560E" w:rsidP="00B44642">
      <w:pPr>
        <w:rPr>
          <w:color w:val="000000"/>
        </w:rPr>
      </w:pPr>
      <w:r>
        <w:rPr>
          <w:color w:val="000000"/>
        </w:rPr>
        <w:t xml:space="preserve">Define that </w:t>
      </w:r>
      <w:r w:rsidRPr="007C04E5">
        <w:rPr>
          <w:b/>
          <w:color w:val="000000"/>
        </w:rPr>
        <w:t>Habit of Mind</w:t>
      </w:r>
      <w:r>
        <w:rPr>
          <w:color w:val="000000"/>
        </w:rPr>
        <w:t xml:space="preserve"> in your own words:</w:t>
      </w:r>
    </w:p>
    <w:p w:rsidR="00BD560E" w:rsidRDefault="00BD560E" w:rsidP="00B44642">
      <w:pPr>
        <w:rPr>
          <w:color w:val="000000"/>
        </w:rPr>
      </w:pPr>
    </w:p>
    <w:p w:rsidR="00BD560E" w:rsidRDefault="00BD560E" w:rsidP="00BD560E">
      <w:pPr>
        <w:spacing w:line="360" w:lineRule="auto"/>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w:t>
      </w:r>
      <w:r w:rsidR="00EF5234">
        <w:rPr>
          <w:color w:val="000000"/>
        </w:rPr>
        <w:t>______________</w:t>
      </w:r>
      <w:r>
        <w:rPr>
          <w:color w:val="000000"/>
        </w:rPr>
        <w:t>_______________</w:t>
      </w:r>
    </w:p>
    <w:p w:rsidR="00BD560E" w:rsidRDefault="00BD560E" w:rsidP="00B44642">
      <w:pPr>
        <w:rPr>
          <w:color w:val="000000"/>
        </w:rPr>
      </w:pPr>
    </w:p>
    <w:p w:rsidR="00BD560E" w:rsidRDefault="00BD560E" w:rsidP="00B44642">
      <w:pPr>
        <w:rPr>
          <w:color w:val="000000"/>
        </w:rPr>
      </w:pPr>
      <w:r>
        <w:rPr>
          <w:color w:val="000000"/>
        </w:rPr>
        <w:t xml:space="preserve">How did that </w:t>
      </w:r>
      <w:r w:rsidRPr="007C04E5">
        <w:rPr>
          <w:b/>
          <w:color w:val="000000"/>
        </w:rPr>
        <w:t>Habit of Mind</w:t>
      </w:r>
      <w:r>
        <w:rPr>
          <w:color w:val="000000"/>
        </w:rPr>
        <w:t xml:space="preserve"> help you achieve success?</w:t>
      </w:r>
    </w:p>
    <w:p w:rsidR="00BD560E" w:rsidRDefault="00BD560E" w:rsidP="00B44642">
      <w:pPr>
        <w:rPr>
          <w:color w:val="000000"/>
        </w:rPr>
      </w:pPr>
    </w:p>
    <w:p w:rsidR="00BD560E" w:rsidRPr="00A90573" w:rsidRDefault="00BD560E" w:rsidP="007D3A6A">
      <w:pPr>
        <w:spacing w:line="360" w:lineRule="auto"/>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w:t>
      </w:r>
      <w:r w:rsidR="00EF5234">
        <w:rPr>
          <w:color w:val="000000"/>
        </w:rPr>
        <w:t>______________</w:t>
      </w:r>
      <w:r>
        <w:rPr>
          <w:color w:val="000000"/>
        </w:rPr>
        <w:t>___</w:t>
      </w:r>
    </w:p>
    <w:sectPr w:rsidR="00BD560E" w:rsidRPr="00A90573" w:rsidSect="00D00A63">
      <w:footerReference w:type="default" r:id="rId11"/>
      <w:pgSz w:w="12240" w:h="15840" w:code="1"/>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827" w:rsidRDefault="00FA7827">
      <w:r>
        <w:separator/>
      </w:r>
    </w:p>
  </w:endnote>
  <w:endnote w:type="continuationSeparator" w:id="0">
    <w:p w:rsidR="00FA7827" w:rsidRDefault="00FA7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11E" w:rsidRPr="00CC411E" w:rsidRDefault="00CC411E" w:rsidP="00CC411E">
    <w:pPr>
      <w:autoSpaceDE w:val="0"/>
      <w:autoSpaceDN w:val="0"/>
      <w:adjustRightInd w:val="0"/>
      <w:jc w:val="center"/>
      <w:rPr>
        <w:i/>
        <w:color w:val="000000"/>
      </w:rPr>
    </w:pPr>
    <w:r w:rsidRPr="00CC411E">
      <w:rPr>
        <w:i/>
        <w:color w:val="000000"/>
      </w:rPr>
      <w:t>“Where Champions Are Made”</w:t>
    </w:r>
  </w:p>
  <w:p w:rsidR="00CC411E" w:rsidRDefault="00CC411E" w:rsidP="00CC411E">
    <w:pPr>
      <w:autoSpaceDE w:val="0"/>
      <w:autoSpaceDN w:val="0"/>
      <w:adjustRightInd w:val="0"/>
      <w:rPr>
        <w:color w:val="000000"/>
        <w:sz w:val="16"/>
        <w:szCs w:val="16"/>
      </w:rPr>
    </w:pPr>
  </w:p>
  <w:p w:rsidR="005B743D" w:rsidRPr="00CC411E" w:rsidRDefault="00CC411E" w:rsidP="00CC411E">
    <w:pPr>
      <w:autoSpaceDE w:val="0"/>
      <w:autoSpaceDN w:val="0"/>
      <w:adjustRightInd w:val="0"/>
      <w:rPr>
        <w:color w:val="000000"/>
        <w:sz w:val="16"/>
        <w:szCs w:val="16"/>
      </w:rPr>
    </w:pPr>
    <w:r w:rsidRPr="00CC411E">
      <w:rPr>
        <w:color w:val="000000"/>
        <w:sz w:val="16"/>
        <w:szCs w:val="16"/>
      </w:rPr>
      <w:t xml:space="preserve">"Sweetwater Union High School District programs and activities shall be free from discrimination based on gender, sex, race, color, religion, ancestry, national origin, ethnic group identification, marital or parental status, physical or mental disability, sexual orientation or the perception of one or more of such characteristics."  </w:t>
    </w:r>
    <w:r w:rsidRPr="00CC411E">
      <w:rPr>
        <w:i/>
        <w:iCs/>
        <w:color w:val="000000"/>
        <w:sz w:val="16"/>
        <w:szCs w:val="16"/>
      </w:rPr>
      <w:t>SUHSD Board Policy 0410.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827" w:rsidRDefault="00FA7827">
      <w:r>
        <w:separator/>
      </w:r>
    </w:p>
  </w:footnote>
  <w:footnote w:type="continuationSeparator" w:id="0">
    <w:p w:rsidR="00FA7827" w:rsidRDefault="00FA78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77786"/>
    <w:multiLevelType w:val="hybridMultilevel"/>
    <w:tmpl w:val="29C864D2"/>
    <w:lvl w:ilvl="0" w:tplc="C450B328">
      <w:start w:val="1"/>
      <w:numFmt w:val="bullet"/>
      <w:lvlText w:val=""/>
      <w:lvlJc w:val="left"/>
      <w:pPr>
        <w:tabs>
          <w:tab w:val="num" w:pos="1080"/>
        </w:tabs>
        <w:ind w:left="1080" w:hanging="360"/>
      </w:pPr>
      <w:rPr>
        <w:rFonts w:ascii="Wingdings" w:hAnsi="Wingdings" w:hint="default"/>
        <w:sz w:val="20"/>
        <w:szCs w:val="2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3F682F38"/>
    <w:multiLevelType w:val="hybridMultilevel"/>
    <w:tmpl w:val="4B0A2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49">
      <o:colormru v:ext="edit" colors="#06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833"/>
    <w:rsid w:val="0003268C"/>
    <w:rsid w:val="00046F0B"/>
    <w:rsid w:val="000A5595"/>
    <w:rsid w:val="00144E6E"/>
    <w:rsid w:val="001527D7"/>
    <w:rsid w:val="00153660"/>
    <w:rsid w:val="001B2B6B"/>
    <w:rsid w:val="001B69AE"/>
    <w:rsid w:val="001C0FDF"/>
    <w:rsid w:val="001D7451"/>
    <w:rsid w:val="001E5821"/>
    <w:rsid w:val="00223D93"/>
    <w:rsid w:val="00224740"/>
    <w:rsid w:val="002558CC"/>
    <w:rsid w:val="002E2D89"/>
    <w:rsid w:val="002E7052"/>
    <w:rsid w:val="002F4CDB"/>
    <w:rsid w:val="00364567"/>
    <w:rsid w:val="00381AE6"/>
    <w:rsid w:val="003A394E"/>
    <w:rsid w:val="003B0574"/>
    <w:rsid w:val="003F7BE4"/>
    <w:rsid w:val="00484B1F"/>
    <w:rsid w:val="00496296"/>
    <w:rsid w:val="004C6BAE"/>
    <w:rsid w:val="005065A4"/>
    <w:rsid w:val="0052338E"/>
    <w:rsid w:val="0055480C"/>
    <w:rsid w:val="005B743D"/>
    <w:rsid w:val="005C663D"/>
    <w:rsid w:val="006145B2"/>
    <w:rsid w:val="00620869"/>
    <w:rsid w:val="00625957"/>
    <w:rsid w:val="006469F9"/>
    <w:rsid w:val="00647A1D"/>
    <w:rsid w:val="00666945"/>
    <w:rsid w:val="0067697A"/>
    <w:rsid w:val="00710966"/>
    <w:rsid w:val="007115BC"/>
    <w:rsid w:val="00731949"/>
    <w:rsid w:val="00751BFD"/>
    <w:rsid w:val="00772AB1"/>
    <w:rsid w:val="00781C99"/>
    <w:rsid w:val="007A48EE"/>
    <w:rsid w:val="007C04E5"/>
    <w:rsid w:val="007D3A6A"/>
    <w:rsid w:val="007E6AE4"/>
    <w:rsid w:val="00826C28"/>
    <w:rsid w:val="00853195"/>
    <w:rsid w:val="00853833"/>
    <w:rsid w:val="00871F04"/>
    <w:rsid w:val="00877FE7"/>
    <w:rsid w:val="008A3CA1"/>
    <w:rsid w:val="008A70F6"/>
    <w:rsid w:val="008C21C5"/>
    <w:rsid w:val="009230C2"/>
    <w:rsid w:val="0092613E"/>
    <w:rsid w:val="00947C2E"/>
    <w:rsid w:val="009C21C0"/>
    <w:rsid w:val="009D0ACF"/>
    <w:rsid w:val="00A05A85"/>
    <w:rsid w:val="00A57518"/>
    <w:rsid w:val="00A77AB8"/>
    <w:rsid w:val="00A90573"/>
    <w:rsid w:val="00AA72AD"/>
    <w:rsid w:val="00AB3499"/>
    <w:rsid w:val="00AC561D"/>
    <w:rsid w:val="00AD5518"/>
    <w:rsid w:val="00AE4212"/>
    <w:rsid w:val="00B24E77"/>
    <w:rsid w:val="00B44642"/>
    <w:rsid w:val="00B54BA3"/>
    <w:rsid w:val="00BA61DF"/>
    <w:rsid w:val="00BA7758"/>
    <w:rsid w:val="00BD560E"/>
    <w:rsid w:val="00C344CE"/>
    <w:rsid w:val="00C42733"/>
    <w:rsid w:val="00C553A8"/>
    <w:rsid w:val="00C55563"/>
    <w:rsid w:val="00C570C2"/>
    <w:rsid w:val="00C600BE"/>
    <w:rsid w:val="00C97E40"/>
    <w:rsid w:val="00CC411E"/>
    <w:rsid w:val="00CF6488"/>
    <w:rsid w:val="00D00A63"/>
    <w:rsid w:val="00D308B4"/>
    <w:rsid w:val="00D713C0"/>
    <w:rsid w:val="00D75733"/>
    <w:rsid w:val="00DD7CCC"/>
    <w:rsid w:val="00E40632"/>
    <w:rsid w:val="00E64D19"/>
    <w:rsid w:val="00EA07EE"/>
    <w:rsid w:val="00EB3572"/>
    <w:rsid w:val="00EF5234"/>
    <w:rsid w:val="00F17FC6"/>
    <w:rsid w:val="00F2049F"/>
    <w:rsid w:val="00FA7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6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0B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A07EE"/>
    <w:rPr>
      <w:rFonts w:ascii="Tahoma" w:hAnsi="Tahoma" w:cs="Tahoma"/>
      <w:sz w:val="16"/>
      <w:szCs w:val="16"/>
    </w:rPr>
  </w:style>
  <w:style w:type="paragraph" w:styleId="Header">
    <w:name w:val="header"/>
    <w:basedOn w:val="Normal"/>
    <w:rsid w:val="005B743D"/>
    <w:pPr>
      <w:tabs>
        <w:tab w:val="center" w:pos="4320"/>
        <w:tab w:val="right" w:pos="8640"/>
      </w:tabs>
    </w:pPr>
  </w:style>
  <w:style w:type="paragraph" w:styleId="Footer">
    <w:name w:val="footer"/>
    <w:basedOn w:val="Normal"/>
    <w:rsid w:val="005B743D"/>
    <w:pPr>
      <w:tabs>
        <w:tab w:val="center" w:pos="4320"/>
        <w:tab w:val="right" w:pos="8640"/>
      </w:tabs>
    </w:pPr>
  </w:style>
  <w:style w:type="character" w:styleId="Strong">
    <w:name w:val="Strong"/>
    <w:basedOn w:val="DefaultParagraphFont"/>
    <w:qFormat/>
    <w:rsid w:val="001C0FDF"/>
    <w:rPr>
      <w:b/>
      <w:bCs/>
    </w:rPr>
  </w:style>
  <w:style w:type="character" w:styleId="Hyperlink">
    <w:name w:val="Hyperlink"/>
    <w:basedOn w:val="DefaultParagraphFont"/>
    <w:uiPriority w:val="99"/>
    <w:unhideWhenUsed/>
    <w:rsid w:val="000A5595"/>
    <w:rPr>
      <w:color w:val="0000FF" w:themeColor="hyperlink"/>
      <w:u w:val="single"/>
    </w:rPr>
  </w:style>
  <w:style w:type="paragraph" w:styleId="ListParagraph">
    <w:name w:val="List Paragraph"/>
    <w:basedOn w:val="Normal"/>
    <w:uiPriority w:val="34"/>
    <w:qFormat/>
    <w:rsid w:val="00C600BE"/>
    <w:pPr>
      <w:ind w:left="720"/>
      <w:contextualSpacing/>
    </w:pPr>
  </w:style>
  <w:style w:type="table" w:styleId="TableGrid">
    <w:name w:val="Table Grid"/>
    <w:basedOn w:val="TableNormal"/>
    <w:rsid w:val="00A77A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0B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A07EE"/>
    <w:rPr>
      <w:rFonts w:ascii="Tahoma" w:hAnsi="Tahoma" w:cs="Tahoma"/>
      <w:sz w:val="16"/>
      <w:szCs w:val="16"/>
    </w:rPr>
  </w:style>
  <w:style w:type="paragraph" w:styleId="Header">
    <w:name w:val="header"/>
    <w:basedOn w:val="Normal"/>
    <w:rsid w:val="005B743D"/>
    <w:pPr>
      <w:tabs>
        <w:tab w:val="center" w:pos="4320"/>
        <w:tab w:val="right" w:pos="8640"/>
      </w:tabs>
    </w:pPr>
  </w:style>
  <w:style w:type="paragraph" w:styleId="Footer">
    <w:name w:val="footer"/>
    <w:basedOn w:val="Normal"/>
    <w:rsid w:val="005B743D"/>
    <w:pPr>
      <w:tabs>
        <w:tab w:val="center" w:pos="4320"/>
        <w:tab w:val="right" w:pos="8640"/>
      </w:tabs>
    </w:pPr>
  </w:style>
  <w:style w:type="character" w:styleId="Strong">
    <w:name w:val="Strong"/>
    <w:basedOn w:val="DefaultParagraphFont"/>
    <w:qFormat/>
    <w:rsid w:val="001C0FDF"/>
    <w:rPr>
      <w:b/>
      <w:bCs/>
    </w:rPr>
  </w:style>
  <w:style w:type="character" w:styleId="Hyperlink">
    <w:name w:val="Hyperlink"/>
    <w:basedOn w:val="DefaultParagraphFont"/>
    <w:uiPriority w:val="99"/>
    <w:unhideWhenUsed/>
    <w:rsid w:val="000A5595"/>
    <w:rPr>
      <w:color w:val="0000FF" w:themeColor="hyperlink"/>
      <w:u w:val="single"/>
    </w:rPr>
  </w:style>
  <w:style w:type="paragraph" w:styleId="ListParagraph">
    <w:name w:val="List Paragraph"/>
    <w:basedOn w:val="Normal"/>
    <w:uiPriority w:val="34"/>
    <w:qFormat/>
    <w:rsid w:val="00C600BE"/>
    <w:pPr>
      <w:ind w:left="720"/>
      <w:contextualSpacing/>
    </w:pPr>
  </w:style>
  <w:style w:type="table" w:styleId="TableGrid">
    <w:name w:val="Table Grid"/>
    <w:basedOn w:val="TableNormal"/>
    <w:rsid w:val="00A77A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63109">
      <w:bodyDiv w:val="1"/>
      <w:marLeft w:val="0"/>
      <w:marRight w:val="0"/>
      <w:marTop w:val="0"/>
      <w:marBottom w:val="0"/>
      <w:divBdr>
        <w:top w:val="none" w:sz="0" w:space="0" w:color="auto"/>
        <w:left w:val="none" w:sz="0" w:space="0" w:color="auto"/>
        <w:bottom w:val="none" w:sz="0" w:space="0" w:color="auto"/>
        <w:right w:val="none" w:sz="0" w:space="0" w:color="auto"/>
      </w:divBdr>
    </w:div>
    <w:div w:id="159239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genovese\Desktop\LetterheadFin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984B8-9D26-48FC-9C67-31E54C970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LetterheadFinal</Template>
  <TotalTime>3</TotalTime>
  <Pages>2</Pages>
  <Words>594</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HIGH SCHOOL 13</vt:lpstr>
    </vt:vector>
  </TitlesOfParts>
  <Company>HOME</Company>
  <LinksUpToDate>false</LinksUpToDate>
  <CharactersWithSpaces>3975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SCHOOL 13</dc:title>
  <dc:creator>Chancery Workstation</dc:creator>
  <cp:lastModifiedBy>lili.grossman</cp:lastModifiedBy>
  <cp:revision>2</cp:revision>
  <cp:lastPrinted>2015-10-06T21:26:00Z</cp:lastPrinted>
  <dcterms:created xsi:type="dcterms:W3CDTF">2015-10-08T17:54:00Z</dcterms:created>
  <dcterms:modified xsi:type="dcterms:W3CDTF">2015-10-08T17:54:00Z</dcterms:modified>
</cp:coreProperties>
</file>